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93C47" w14:textId="77777777" w:rsidR="00E1647C" w:rsidRDefault="00E1647C" w:rsidP="00E164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John </w:t>
      </w:r>
      <w:proofErr w:type="spellStart"/>
      <w:proofErr w:type="gramStart"/>
      <w:r>
        <w:rPr>
          <w:rFonts w:ascii="Times New Roman" w:hAnsi="Times New Roman" w:cs="Times New Roman"/>
          <w:u w:val="single"/>
        </w:rPr>
        <w:t>St.CLERE</w:t>
      </w:r>
      <w:proofErr w:type="spellEnd"/>
      <w:proofErr w:type="gramEnd"/>
      <w:r>
        <w:rPr>
          <w:rFonts w:ascii="Times New Roman" w:hAnsi="Times New Roman" w:cs="Times New Roman"/>
        </w:rPr>
        <w:t xml:space="preserve">       (fl.1484)</w:t>
      </w:r>
    </w:p>
    <w:p w14:paraId="28DA2A17" w14:textId="77777777" w:rsidR="00E1647C" w:rsidRDefault="00E1647C" w:rsidP="00E1647C">
      <w:pPr>
        <w:rPr>
          <w:rFonts w:ascii="Times New Roman" w:hAnsi="Times New Roman" w:cs="Times New Roman"/>
        </w:rPr>
      </w:pPr>
    </w:p>
    <w:p w14:paraId="548D73F8" w14:textId="77777777" w:rsidR="00E1647C" w:rsidRDefault="00E1647C" w:rsidP="00E1647C">
      <w:pPr>
        <w:rPr>
          <w:rFonts w:ascii="Times New Roman" w:hAnsi="Times New Roman" w:cs="Times New Roman"/>
        </w:rPr>
      </w:pPr>
    </w:p>
    <w:p w14:paraId="51A6D319" w14:textId="77777777" w:rsidR="00E1647C" w:rsidRDefault="00E1647C" w:rsidP="00E164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Thomas Montgomery(q.v.), Sir Humphrey </w:t>
      </w:r>
      <w:proofErr w:type="spellStart"/>
      <w:r>
        <w:rPr>
          <w:rFonts w:ascii="Times New Roman" w:hAnsi="Times New Roman" w:cs="Times New Roman"/>
        </w:rPr>
        <w:t>Starky</w:t>
      </w:r>
      <w:proofErr w:type="spellEnd"/>
      <w:r>
        <w:rPr>
          <w:rFonts w:ascii="Times New Roman" w:hAnsi="Times New Roman" w:cs="Times New Roman"/>
        </w:rPr>
        <w:t xml:space="preserve">(q.v.), Henry </w:t>
      </w:r>
    </w:p>
    <w:p w14:paraId="07FD5667" w14:textId="77777777" w:rsidR="00E1647C" w:rsidRDefault="00E1647C" w:rsidP="00E164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Langley(q.v.) and Humphrey Tyrell(q.v.) brought a plaint of </w:t>
      </w:r>
      <w:proofErr w:type="spellStart"/>
      <w:r>
        <w:rPr>
          <w:rFonts w:ascii="Times New Roman" w:hAnsi="Times New Roman" w:cs="Times New Roman"/>
        </w:rPr>
        <w:t>quare</w:t>
      </w:r>
      <w:proofErr w:type="spellEnd"/>
    </w:p>
    <w:p w14:paraId="1CE86B9C" w14:textId="77777777" w:rsidR="00E1647C" w:rsidRDefault="00E1647C" w:rsidP="00E164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impedit</w:t>
      </w:r>
      <w:proofErr w:type="spellEnd"/>
      <w:r>
        <w:rPr>
          <w:rFonts w:ascii="Times New Roman" w:hAnsi="Times New Roman" w:cs="Times New Roman"/>
        </w:rPr>
        <w:t xml:space="preserve"> against him.</w:t>
      </w:r>
    </w:p>
    <w:p w14:paraId="1B75105F" w14:textId="77777777" w:rsidR="00E1647C" w:rsidRDefault="00E1647C" w:rsidP="00E164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07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501D809" w14:textId="77777777" w:rsidR="00E1647C" w:rsidRDefault="00E1647C" w:rsidP="00E1647C">
      <w:pPr>
        <w:rPr>
          <w:rFonts w:ascii="Times New Roman" w:hAnsi="Times New Roman" w:cs="Times New Roman"/>
        </w:rPr>
      </w:pPr>
    </w:p>
    <w:p w14:paraId="62C9D511" w14:textId="77777777" w:rsidR="00E1647C" w:rsidRDefault="00E1647C" w:rsidP="00E1647C">
      <w:pPr>
        <w:rPr>
          <w:rFonts w:ascii="Times New Roman" w:hAnsi="Times New Roman" w:cs="Times New Roman"/>
        </w:rPr>
      </w:pPr>
    </w:p>
    <w:p w14:paraId="73FFDA7E" w14:textId="77777777" w:rsidR="00E1647C" w:rsidRDefault="00E1647C" w:rsidP="00E164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May 2018</w:t>
      </w:r>
    </w:p>
    <w:p w14:paraId="3AFD8CC3" w14:textId="77777777" w:rsidR="006B2F86" w:rsidRPr="00E71FC3" w:rsidRDefault="00E1647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E9306" w14:textId="77777777" w:rsidR="00E1647C" w:rsidRDefault="00E1647C" w:rsidP="00E71FC3">
      <w:r>
        <w:separator/>
      </w:r>
    </w:p>
  </w:endnote>
  <w:endnote w:type="continuationSeparator" w:id="0">
    <w:p w14:paraId="675C58F0" w14:textId="77777777" w:rsidR="00E1647C" w:rsidRDefault="00E1647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AFA1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DFA4B" w14:textId="77777777" w:rsidR="00E1647C" w:rsidRDefault="00E1647C" w:rsidP="00E71FC3">
      <w:r>
        <w:separator/>
      </w:r>
    </w:p>
  </w:footnote>
  <w:footnote w:type="continuationSeparator" w:id="0">
    <w:p w14:paraId="746F868A" w14:textId="77777777" w:rsidR="00E1647C" w:rsidRDefault="00E1647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47C"/>
    <w:rsid w:val="001A7C09"/>
    <w:rsid w:val="00577BD5"/>
    <w:rsid w:val="00656CBA"/>
    <w:rsid w:val="006A1F77"/>
    <w:rsid w:val="00733BE7"/>
    <w:rsid w:val="00AB52E8"/>
    <w:rsid w:val="00B16D3F"/>
    <w:rsid w:val="00BB41AC"/>
    <w:rsid w:val="00E1647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2107B"/>
  <w15:chartTrackingRefBased/>
  <w15:docId w15:val="{C8F9AE95-1746-4672-8332-885DC463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647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164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2018-07-08T21:38:00Z</dcterms:created>
  <dcterms:modified xsi:type="dcterms:W3CDTF">2018-07-08T21:39:00Z</dcterms:modified>
</cp:coreProperties>
</file>